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36" w:rsidRPr="00133D5E" w:rsidRDefault="00E84E36" w:rsidP="001B1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3D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ТУЛЬСКАЯ  ОБЛАСТЬ</w:t>
      </w:r>
    </w:p>
    <w:p w:rsidR="00E84E36" w:rsidRPr="00133D5E" w:rsidRDefault="00E84E36" w:rsidP="001B1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3D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МУНИЦИПАЛЬНОЕ ОБРАЗОВАНИЕ ВОЛОВСКИЙ РАЙОН</w:t>
      </w:r>
    </w:p>
    <w:p w:rsidR="00E84E36" w:rsidRPr="00133D5E" w:rsidRDefault="00E84E36" w:rsidP="001B1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3D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СОБРАНИЕ ПРЕДСТАВИТЕЛЕЙ</w:t>
      </w:r>
      <w:bookmarkStart w:id="0" w:name="_GoBack"/>
      <w:bookmarkEnd w:id="0"/>
    </w:p>
    <w:p w:rsidR="00E84E36" w:rsidRPr="00133D5E" w:rsidRDefault="00E84E36" w:rsidP="001B1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3D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5-го созыва</w:t>
      </w:r>
    </w:p>
    <w:p w:rsidR="00E84E36" w:rsidRPr="00133D5E" w:rsidRDefault="00E84E36" w:rsidP="001B1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E36" w:rsidRPr="00133D5E" w:rsidRDefault="00E84E36" w:rsidP="001B1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3D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E84E36" w:rsidRPr="00133D5E" w:rsidRDefault="00E84E36" w:rsidP="001B1C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4E36" w:rsidRPr="00133D5E" w:rsidRDefault="00E84E36" w:rsidP="001B1C81">
      <w:pPr>
        <w:jc w:val="both"/>
        <w:rPr>
          <w:rFonts w:ascii="Times New Roman" w:hAnsi="Times New Roman" w:cs="Times New Roman"/>
          <w:sz w:val="28"/>
          <w:szCs w:val="28"/>
        </w:rPr>
      </w:pPr>
      <w:r w:rsidRPr="00133D5E">
        <w:rPr>
          <w:rFonts w:ascii="Times New Roman" w:hAnsi="Times New Roman" w:cs="Times New Roman"/>
          <w:sz w:val="28"/>
          <w:szCs w:val="28"/>
        </w:rPr>
        <w:t xml:space="preserve">   от 23.11.2017 года                                                                               № 61-3</w:t>
      </w:r>
    </w:p>
    <w:p w:rsidR="00E84E36" w:rsidRPr="00133D5E" w:rsidRDefault="00E84E36" w:rsidP="001B1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E36" w:rsidRPr="00133D5E" w:rsidRDefault="00E84E36" w:rsidP="001B1C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D5E">
        <w:rPr>
          <w:rFonts w:ascii="Times New Roman" w:hAnsi="Times New Roman" w:cs="Times New Roman"/>
          <w:b/>
          <w:bCs/>
          <w:sz w:val="28"/>
          <w:szCs w:val="28"/>
        </w:rPr>
        <w:t>Об утверждении тарифов муниципального бюджетного учреждения «Воловская служба сервиса» муниципального образования Воловский район на услуги по сбору и вывозу твердых бытовых отходов на 2018 год</w:t>
      </w:r>
    </w:p>
    <w:p w:rsidR="00E84E36" w:rsidRPr="00133D5E" w:rsidRDefault="00E84E36" w:rsidP="001B1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D5E">
        <w:rPr>
          <w:rFonts w:ascii="Times New Roman" w:hAnsi="Times New Roman" w:cs="Times New Roman"/>
          <w:sz w:val="28"/>
          <w:szCs w:val="28"/>
        </w:rPr>
        <w:t xml:space="preserve"> </w:t>
      </w:r>
      <w:r w:rsidRPr="00133D5E">
        <w:rPr>
          <w:rFonts w:ascii="Times New Roman" w:hAnsi="Times New Roman" w:cs="Times New Roman"/>
          <w:sz w:val="28"/>
          <w:szCs w:val="28"/>
        </w:rPr>
        <w:tab/>
        <w:t>В соответствии с пунктом 4 части 1 статьи 17, пунктом 6 части 10 статьи 35 Федерального закона от 06.10.2003 № 131-ФЗ «Об общих принципах организации местного самоуправления в Российской Федерации»,</w:t>
      </w:r>
      <w:r w:rsidRPr="00133D5E">
        <w:rPr>
          <w:sz w:val="28"/>
          <w:szCs w:val="28"/>
        </w:rPr>
        <w:t xml:space="preserve"> </w:t>
      </w:r>
      <w:r w:rsidRPr="00133D5E">
        <w:rPr>
          <w:rFonts w:ascii="Times New Roman" w:hAnsi="Times New Roman" w:cs="Times New Roman"/>
          <w:sz w:val="28"/>
          <w:szCs w:val="28"/>
        </w:rPr>
        <w:t>согласно Постановлению правительства Тульской области от 29.11.2016 № 545 «О предельных (максимальных) индексах изменения размера вносимой гражданами платы за коммунальные услуги в муниципальных о</w:t>
      </w:r>
      <w:r>
        <w:rPr>
          <w:rFonts w:ascii="Times New Roman" w:hAnsi="Times New Roman" w:cs="Times New Roman"/>
          <w:sz w:val="28"/>
          <w:szCs w:val="28"/>
        </w:rPr>
        <w:t xml:space="preserve">бразованиях Тульской области на </w:t>
      </w:r>
      <w:r w:rsidRPr="00133D5E">
        <w:rPr>
          <w:rFonts w:ascii="Times New Roman" w:hAnsi="Times New Roman" w:cs="Times New Roman"/>
          <w:sz w:val="28"/>
          <w:szCs w:val="28"/>
        </w:rPr>
        <w:t>2017 - 2018 годы»,  на основании Устава муниципального образования Воловский район и расчетных документов, предоставленных муниципальным бюджетным учреждением «Воловская служба сервиса»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Воловский район</w:t>
      </w:r>
      <w:r w:rsidRPr="00133D5E">
        <w:rPr>
          <w:rFonts w:ascii="Times New Roman" w:hAnsi="Times New Roman" w:cs="Times New Roman"/>
          <w:sz w:val="28"/>
          <w:szCs w:val="28"/>
        </w:rPr>
        <w:t>, Собрание представителей муниципального образования Воловский район  РЕШИЛО:</w:t>
      </w:r>
    </w:p>
    <w:p w:rsidR="00E84E36" w:rsidRPr="00133D5E" w:rsidRDefault="00E84E36" w:rsidP="00C92596">
      <w:pPr>
        <w:pStyle w:val="ListParagraph"/>
        <w:spacing w:after="0" w:line="240" w:lineRule="auto"/>
        <w:ind w:left="0"/>
        <w:jc w:val="both"/>
        <w:rPr>
          <w:sz w:val="28"/>
          <w:szCs w:val="28"/>
        </w:rPr>
      </w:pPr>
      <w:r w:rsidRPr="00133D5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3D5E">
        <w:rPr>
          <w:rFonts w:ascii="Times New Roman" w:hAnsi="Times New Roman" w:cs="Times New Roman"/>
          <w:sz w:val="28"/>
          <w:szCs w:val="28"/>
        </w:rPr>
        <w:t xml:space="preserve">  1.Утвердить тарифы муниципального бюджетного учреждения «Воловская служба сервиса» муниципального образования Воловский район на услуги по сбору и вывозу твердых бытовых отходов на 2018 год (приложение).</w:t>
      </w:r>
    </w:p>
    <w:p w:rsidR="00E84E36" w:rsidRPr="00133D5E" w:rsidRDefault="00E84E36" w:rsidP="00C9259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D5E">
        <w:rPr>
          <w:rFonts w:ascii="Times New Roman" w:hAnsi="Times New Roman" w:cs="Times New Roman"/>
          <w:sz w:val="28"/>
          <w:szCs w:val="28"/>
        </w:rPr>
        <w:t xml:space="preserve">           2.Опубликовать настоящее решение  в газете «Время и люди» и разместить на официальном сайте муниципального образования Воловский район в сети «Интернет».</w:t>
      </w:r>
    </w:p>
    <w:p w:rsidR="00E84E36" w:rsidRPr="00133D5E" w:rsidRDefault="00E84E36" w:rsidP="00C92596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3D5E">
        <w:rPr>
          <w:rFonts w:ascii="Times New Roman" w:hAnsi="Times New Roman" w:cs="Times New Roman"/>
          <w:sz w:val="28"/>
          <w:szCs w:val="28"/>
        </w:rPr>
        <w:t xml:space="preserve">      3.Настоящее решение вступает в силу с 1 января 2018 года.  </w:t>
      </w:r>
    </w:p>
    <w:p w:rsidR="00E84E36" w:rsidRPr="00133D5E" w:rsidRDefault="00E84E36" w:rsidP="00C92596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4E36" w:rsidRPr="00133D5E" w:rsidRDefault="00E84E36" w:rsidP="00C92596">
      <w:pPr>
        <w:pStyle w:val="ListParagraph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3D5E">
        <w:rPr>
          <w:rFonts w:ascii="Times New Roman" w:hAnsi="Times New Roman" w:cs="Times New Roman"/>
          <w:sz w:val="28"/>
          <w:szCs w:val="28"/>
        </w:rPr>
        <w:t xml:space="preserve">          </w:t>
      </w: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E84E36" w:rsidRPr="00133D5E">
        <w:tc>
          <w:tcPr>
            <w:tcW w:w="4785" w:type="dxa"/>
          </w:tcPr>
          <w:p w:rsidR="00E84E36" w:rsidRPr="00133D5E" w:rsidRDefault="00E84E36" w:rsidP="00C9259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3D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Глава</w:t>
            </w:r>
          </w:p>
          <w:p w:rsidR="00E84E36" w:rsidRPr="00133D5E" w:rsidRDefault="00E84E36" w:rsidP="00E81F4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3D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образования Воловский район</w:t>
            </w:r>
          </w:p>
        </w:tc>
        <w:tc>
          <w:tcPr>
            <w:tcW w:w="4786" w:type="dxa"/>
          </w:tcPr>
          <w:p w:rsidR="00E84E36" w:rsidRPr="00133D5E" w:rsidRDefault="00E84E36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84E36" w:rsidRPr="00133D5E" w:rsidRDefault="00E84E36" w:rsidP="00E81F4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3D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Н.И. Игнатова</w:t>
            </w:r>
          </w:p>
        </w:tc>
      </w:tr>
    </w:tbl>
    <w:p w:rsidR="00E84E36" w:rsidRPr="00133D5E" w:rsidRDefault="00E84E36">
      <w:pPr>
        <w:rPr>
          <w:sz w:val="28"/>
          <w:szCs w:val="28"/>
        </w:rPr>
      </w:pPr>
    </w:p>
    <w:sectPr w:rsidR="00E84E36" w:rsidRPr="00133D5E" w:rsidSect="00C9259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E36" w:rsidRDefault="00E84E36">
      <w:r>
        <w:separator/>
      </w:r>
    </w:p>
  </w:endnote>
  <w:endnote w:type="continuationSeparator" w:id="0">
    <w:p w:rsidR="00E84E36" w:rsidRDefault="00E8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E36" w:rsidRDefault="00E84E36">
      <w:r>
        <w:separator/>
      </w:r>
    </w:p>
  </w:footnote>
  <w:footnote w:type="continuationSeparator" w:id="0">
    <w:p w:rsidR="00E84E36" w:rsidRDefault="00E84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36" w:rsidRDefault="00E84E36" w:rsidP="00724B4F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84E36" w:rsidRDefault="00E84E3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C81"/>
    <w:rsid w:val="000C199A"/>
    <w:rsid w:val="00133D5E"/>
    <w:rsid w:val="001B1C81"/>
    <w:rsid w:val="001F2EE5"/>
    <w:rsid w:val="00283619"/>
    <w:rsid w:val="002F3786"/>
    <w:rsid w:val="00656810"/>
    <w:rsid w:val="006D765F"/>
    <w:rsid w:val="006F1CC2"/>
    <w:rsid w:val="00721A1A"/>
    <w:rsid w:val="00724B4F"/>
    <w:rsid w:val="00736C3D"/>
    <w:rsid w:val="0074620C"/>
    <w:rsid w:val="0075796E"/>
    <w:rsid w:val="007F77A0"/>
    <w:rsid w:val="008A3FD1"/>
    <w:rsid w:val="008C08AC"/>
    <w:rsid w:val="00905BC5"/>
    <w:rsid w:val="009B4D62"/>
    <w:rsid w:val="00A06A0B"/>
    <w:rsid w:val="00A31A86"/>
    <w:rsid w:val="00A71DF8"/>
    <w:rsid w:val="00A7259D"/>
    <w:rsid w:val="00A807E5"/>
    <w:rsid w:val="00AB63A0"/>
    <w:rsid w:val="00AF1EC2"/>
    <w:rsid w:val="00B54D8E"/>
    <w:rsid w:val="00C92596"/>
    <w:rsid w:val="00CA6D23"/>
    <w:rsid w:val="00D4255E"/>
    <w:rsid w:val="00D952FB"/>
    <w:rsid w:val="00DD5739"/>
    <w:rsid w:val="00DE245F"/>
    <w:rsid w:val="00E074D1"/>
    <w:rsid w:val="00E81F4A"/>
    <w:rsid w:val="00E84E36"/>
    <w:rsid w:val="00F1392D"/>
    <w:rsid w:val="00F80B59"/>
    <w:rsid w:val="00FB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C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1C81"/>
    <w:pPr>
      <w:ind w:left="720"/>
    </w:pPr>
  </w:style>
  <w:style w:type="paragraph" w:styleId="Header">
    <w:name w:val="header"/>
    <w:basedOn w:val="Normal"/>
    <w:link w:val="HeaderChar"/>
    <w:uiPriority w:val="99"/>
    <w:rsid w:val="00C9259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7E5"/>
    <w:rPr>
      <w:lang w:eastAsia="en-US"/>
    </w:rPr>
  </w:style>
  <w:style w:type="character" w:styleId="PageNumber">
    <w:name w:val="page number"/>
    <w:basedOn w:val="DefaultParagraphFont"/>
    <w:uiPriority w:val="99"/>
    <w:rsid w:val="00C92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1</Pages>
  <Words>252</Words>
  <Characters>1440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11</cp:revision>
  <cp:lastPrinted>2017-11-23T07:30:00Z</cp:lastPrinted>
  <dcterms:created xsi:type="dcterms:W3CDTF">2017-10-16T08:08:00Z</dcterms:created>
  <dcterms:modified xsi:type="dcterms:W3CDTF">2002-01-01T02:51:00Z</dcterms:modified>
</cp:coreProperties>
</file>